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D9E14" w14:textId="77777777" w:rsidR="00792A22" w:rsidRDefault="00792A22" w:rsidP="00792A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Maria NEWEMAN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A6638F5" w14:textId="77777777" w:rsidR="00792A22" w:rsidRDefault="00792A22" w:rsidP="00792A22">
      <w:pPr>
        <w:rPr>
          <w:rFonts w:ascii="Times New Roman" w:hAnsi="Times New Roman" w:cs="Times New Roman"/>
        </w:rPr>
      </w:pPr>
    </w:p>
    <w:p w14:paraId="6EA40B15" w14:textId="77777777" w:rsidR="00792A22" w:rsidRDefault="00792A22" w:rsidP="00792A22">
      <w:pPr>
        <w:rPr>
          <w:rFonts w:ascii="Times New Roman" w:hAnsi="Times New Roman" w:cs="Times New Roman"/>
        </w:rPr>
      </w:pPr>
    </w:p>
    <w:p w14:paraId="264A1D0A" w14:textId="77777777" w:rsidR="00792A22" w:rsidRDefault="00792A22" w:rsidP="00792A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John(q.v.).</w:t>
      </w:r>
    </w:p>
    <w:p w14:paraId="0448DE94" w14:textId="77777777" w:rsidR="00792A22" w:rsidRDefault="00792A22" w:rsidP="00792A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8207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A8F945A" w14:textId="77777777" w:rsidR="00792A22" w:rsidRDefault="00792A22" w:rsidP="00792A22">
      <w:pPr>
        <w:rPr>
          <w:rFonts w:ascii="Times New Roman" w:hAnsi="Times New Roman" w:cs="Times New Roman"/>
        </w:rPr>
      </w:pPr>
    </w:p>
    <w:p w14:paraId="713B3090" w14:textId="77777777" w:rsidR="00792A22" w:rsidRDefault="00792A22" w:rsidP="00792A22">
      <w:pPr>
        <w:rPr>
          <w:rFonts w:ascii="Times New Roman" w:hAnsi="Times New Roman" w:cs="Times New Roman"/>
        </w:rPr>
      </w:pPr>
    </w:p>
    <w:p w14:paraId="06C2E580" w14:textId="77777777" w:rsidR="00792A22" w:rsidRDefault="00792A22" w:rsidP="00792A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They made a plaint of concord against John </w:t>
      </w:r>
      <w:proofErr w:type="spellStart"/>
      <w:r>
        <w:rPr>
          <w:rFonts w:ascii="Times New Roman" w:hAnsi="Times New Roman" w:cs="Times New Roman"/>
        </w:rPr>
        <w:t>Thetcher</w:t>
      </w:r>
      <w:proofErr w:type="spellEnd"/>
      <w:r>
        <w:rPr>
          <w:rFonts w:ascii="Times New Roman" w:hAnsi="Times New Roman" w:cs="Times New Roman"/>
        </w:rPr>
        <w:t>(q.v.).   (ibid.)</w:t>
      </w:r>
    </w:p>
    <w:p w14:paraId="7DEB033D" w14:textId="77777777" w:rsidR="00792A22" w:rsidRDefault="00792A22" w:rsidP="00792A22">
      <w:pPr>
        <w:rPr>
          <w:rFonts w:ascii="Times New Roman" w:hAnsi="Times New Roman" w:cs="Times New Roman"/>
        </w:rPr>
      </w:pPr>
    </w:p>
    <w:p w14:paraId="3BE82DA7" w14:textId="77777777" w:rsidR="00792A22" w:rsidRDefault="00792A22" w:rsidP="00792A22">
      <w:pPr>
        <w:rPr>
          <w:rFonts w:ascii="Times New Roman" w:hAnsi="Times New Roman" w:cs="Times New Roman"/>
        </w:rPr>
      </w:pPr>
    </w:p>
    <w:p w14:paraId="552C281F" w14:textId="77777777" w:rsidR="00792A22" w:rsidRDefault="00792A22" w:rsidP="00792A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July 2018</w:t>
      </w:r>
    </w:p>
    <w:p w14:paraId="1A50909E" w14:textId="77777777" w:rsidR="006B2F86" w:rsidRPr="00E71FC3" w:rsidRDefault="00792A2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87857" w14:textId="77777777" w:rsidR="00792A22" w:rsidRDefault="00792A22" w:rsidP="00E71FC3">
      <w:r>
        <w:separator/>
      </w:r>
    </w:p>
  </w:endnote>
  <w:endnote w:type="continuationSeparator" w:id="0">
    <w:p w14:paraId="184A973C" w14:textId="77777777" w:rsidR="00792A22" w:rsidRDefault="00792A2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F75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8B54C" w14:textId="77777777" w:rsidR="00792A22" w:rsidRDefault="00792A22" w:rsidP="00E71FC3">
      <w:r>
        <w:separator/>
      </w:r>
    </w:p>
  </w:footnote>
  <w:footnote w:type="continuationSeparator" w:id="0">
    <w:p w14:paraId="3657344D" w14:textId="77777777" w:rsidR="00792A22" w:rsidRDefault="00792A2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A22"/>
    <w:rsid w:val="001A7C09"/>
    <w:rsid w:val="00577BD5"/>
    <w:rsid w:val="00656CBA"/>
    <w:rsid w:val="006A1F77"/>
    <w:rsid w:val="00733BE7"/>
    <w:rsid w:val="00792A2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7E170"/>
  <w15:chartTrackingRefBased/>
  <w15:docId w15:val="{C45615F4-9C71-4F91-BD1B-461816A61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2A2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92A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2018-08-12T19:49:00Z</dcterms:created>
  <dcterms:modified xsi:type="dcterms:W3CDTF">2018-08-12T19:50:00Z</dcterms:modified>
</cp:coreProperties>
</file>